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ED7" w:rsidRPr="00752722" w:rsidRDefault="00311ED7" w:rsidP="004B65AF">
      <w:pPr>
        <w:rPr>
          <w:rFonts w:ascii="黑体" w:eastAsia="黑体" w:hAnsi="华文仿宋"/>
          <w:sz w:val="32"/>
          <w:szCs w:val="32"/>
        </w:rPr>
      </w:pPr>
      <w:r w:rsidRPr="00752722">
        <w:rPr>
          <w:rFonts w:ascii="黑体" w:eastAsia="黑体" w:hAnsi="华文仿宋" w:hint="eastAsia"/>
          <w:sz w:val="32"/>
          <w:szCs w:val="32"/>
        </w:rPr>
        <w:t>附件</w:t>
      </w:r>
      <w:r w:rsidRPr="00752722">
        <w:rPr>
          <w:rFonts w:ascii="黑体" w:eastAsia="黑体" w:hAnsi="华文仿宋"/>
          <w:sz w:val="32"/>
          <w:szCs w:val="32"/>
        </w:rPr>
        <w:t>2</w:t>
      </w:r>
    </w:p>
    <w:p w:rsidR="00311ED7" w:rsidRPr="00752722" w:rsidRDefault="00311ED7" w:rsidP="004B65AF">
      <w:pPr>
        <w:jc w:val="center"/>
        <w:rPr>
          <w:rFonts w:ascii="方正小标宋简体" w:eastAsia="方正小标宋简体" w:hAnsi="华文仿宋" w:cs="宋体"/>
          <w:bCs/>
          <w:sz w:val="36"/>
          <w:szCs w:val="36"/>
        </w:rPr>
      </w:pPr>
      <w:r w:rsidRPr="00752722">
        <w:rPr>
          <w:rFonts w:ascii="方正小标宋简体" w:eastAsia="方正小标宋简体" w:hAnsi="华文仿宋" w:hint="eastAsia"/>
          <w:bCs/>
          <w:sz w:val="36"/>
          <w:szCs w:val="36"/>
        </w:rPr>
        <w:t>国内知名高校学生来甬社会实践岗位（项目）征集表</w:t>
      </w:r>
    </w:p>
    <w:tbl>
      <w:tblPr>
        <w:tblW w:w="9660" w:type="dxa"/>
        <w:tblInd w:w="93" w:type="dxa"/>
        <w:tblLook w:val="0000"/>
      </w:tblPr>
      <w:tblGrid>
        <w:gridCol w:w="2480"/>
        <w:gridCol w:w="2200"/>
        <w:gridCol w:w="1400"/>
        <w:gridCol w:w="900"/>
        <w:gridCol w:w="1315"/>
        <w:gridCol w:w="1365"/>
      </w:tblGrid>
      <w:tr w:rsidR="00311ED7" w:rsidRPr="00752722" w:rsidTr="004B65AF">
        <w:trPr>
          <w:trHeight w:val="3518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单位简介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11ED7" w:rsidRPr="004D5EAF" w:rsidRDefault="00311ED7" w:rsidP="004D5EAF">
            <w:pPr>
              <w:tabs>
                <w:tab w:val="left" w:pos="3315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 xml:space="preserve"> </w:t>
            </w:r>
            <w:r w:rsidRPr="004D5E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浙江朗迪集团股份有限公司是一家集产品研发、制造、销售、服务于一体体实力雄厚的集团企业，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公司成立于</w:t>
            </w:r>
            <w:r w:rsidRPr="004D5EAF">
              <w:rPr>
                <w:rFonts w:ascii="仿宋_GB2312" w:eastAsia="仿宋_GB2312" w:hAnsi="宋体"/>
                <w:sz w:val="28"/>
                <w:szCs w:val="28"/>
              </w:rPr>
              <w:t>1998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年，是一家专业生产家用空调类风叶、暖通类风机、工业装备类风机、商用类风机的集团化企业。公司先后在广东东莞、中山、四川绵阳、湖北武汉、河南原阳等地建立了生产基地，公司生产的“朗迪”牌风叶、风机系列产品是大型空调器厂如大金、三星、格力、美的、三菱电机、</w:t>
            </w:r>
            <w:r w:rsidRPr="004D5EAF">
              <w:rPr>
                <w:rFonts w:ascii="仿宋_GB2312" w:eastAsia="仿宋_GB2312" w:hAnsi="宋体"/>
                <w:sz w:val="28"/>
                <w:szCs w:val="28"/>
              </w:rPr>
              <w:t>LG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、海尔、长虹等定点供应商，产品远销日本、韩国、泰国、英国、埃及、土耳其、印度等国家和地区，经过十多年的努力，朗迪已为全球最大的专业风叶制造龙头企业之一。公司本着严格质量管理，强化品牌战略，以优质的产品和优良的服务，荣获“浙江名牌产品”，“浙江省专利示范企业”、“浙江省知名商号”，被三菱电机、格力、美的、艾美特、长虹等授予“金牌供应商”、“优秀供应商”、“免检供应商”等荣誉称号。</w:t>
            </w:r>
            <w:r w:rsidRPr="004D5EAF">
              <w:rPr>
                <w:rFonts w:ascii="仿宋_GB2312" w:eastAsia="仿宋_GB2312" w:hAnsi="宋体" w:hint="eastAsia"/>
                <w:color w:val="010000"/>
                <w:kern w:val="0"/>
                <w:sz w:val="28"/>
                <w:szCs w:val="28"/>
              </w:rPr>
              <w:t>朗迪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将恪守“诚信执业、以德治企”的经营理念，坚持“敬业创新，持续发展”的朗迪精神，“快速反应、一齐行动”的工作作风，以明确的战略定位聚焦于主业的发展，</w:t>
            </w:r>
            <w:r w:rsidRPr="004D5EAF">
              <w:rPr>
                <w:rFonts w:ascii="仿宋_GB2312" w:eastAsia="仿宋_GB2312" w:hAnsi="宋体" w:hint="eastAsia"/>
                <w:color w:val="010000"/>
                <w:kern w:val="0"/>
                <w:sz w:val="28"/>
                <w:szCs w:val="28"/>
              </w:rPr>
              <w:t>以更加积极奋进的斗志迈向新的征途，跨入新的里程碑。</w:t>
            </w:r>
          </w:p>
        </w:tc>
      </w:tr>
      <w:tr w:rsidR="00311ED7" w:rsidRPr="00752722" w:rsidTr="004233F0">
        <w:trPr>
          <w:trHeight w:val="8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岗位（项目）名称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6462EB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技术员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需求人数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实习起讫时间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1ED7" w:rsidRPr="00752722" w:rsidTr="004233F0">
        <w:trPr>
          <w:trHeight w:val="8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岗位（项目）职责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lef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宋体"/>
                <w:sz w:val="28"/>
                <w:szCs w:val="28"/>
              </w:rPr>
              <w:t>1.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金属贯流、轴流、离心风叶及风机开发设计；</w:t>
            </w:r>
            <w:r w:rsidRPr="004D5EAF">
              <w:rPr>
                <w:rFonts w:ascii="仿宋_GB2312" w:eastAsia="仿宋_GB2312" w:hAnsi="宋体"/>
                <w:sz w:val="28"/>
                <w:szCs w:val="28"/>
              </w:rPr>
              <w:t>2.</w:t>
            </w:r>
            <w:r w:rsidRPr="004D5EAF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 xml:space="preserve"> AS</w:t>
            </w: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、</w:t>
            </w:r>
            <w:r w:rsidRPr="004D5EAF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>PP</w:t>
            </w: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材料改性研发；</w:t>
            </w:r>
            <w:r w:rsidRPr="004D5EAF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 xml:space="preserve">3. </w:t>
            </w: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风叶模具设计；</w:t>
            </w:r>
            <w:r w:rsidRPr="004D5EAF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 xml:space="preserve">4. </w:t>
            </w: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风轮风叶设计与开发。</w:t>
            </w:r>
          </w:p>
        </w:tc>
      </w:tr>
      <w:tr w:rsidR="00311ED7" w:rsidRPr="00752722" w:rsidTr="004233F0">
        <w:trPr>
          <w:trHeight w:val="93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学历、专业要求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本科学历，动力工程及工程热物理、机械制造及其自动化专业、流体力学、</w:t>
            </w: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塑料模具设计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专业。</w:t>
            </w:r>
          </w:p>
        </w:tc>
      </w:tr>
      <w:tr w:rsidR="00311ED7" w:rsidRPr="00752722" w:rsidTr="006F0BA0">
        <w:trPr>
          <w:trHeight w:val="566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实习福利待遇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1ED7" w:rsidRPr="00752722" w:rsidTr="006F0BA0">
        <w:trPr>
          <w:trHeight w:val="6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对接指定高校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1ED7" w:rsidRPr="00752722" w:rsidTr="006F0BA0">
        <w:trPr>
          <w:trHeight w:val="767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单位联系人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吴敏伦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>62199600</w:t>
            </w: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1ED7" w:rsidRPr="00752722" w:rsidTr="004233F0">
        <w:trPr>
          <w:trHeight w:val="8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lef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  <w:r w:rsidRPr="004D5EAF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>Wml7112@163.com</w:t>
            </w:r>
          </w:p>
        </w:tc>
      </w:tr>
      <w:tr w:rsidR="00311ED7" w:rsidRPr="00752722" w:rsidTr="006F0BA0">
        <w:trPr>
          <w:trHeight w:val="66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4D5EAF" w:rsidRDefault="00311ED7" w:rsidP="004D5EAF">
            <w:pPr>
              <w:widowControl/>
              <w:spacing w:line="44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4D5EAF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311ED7" w:rsidRDefault="00311ED7"/>
    <w:p w:rsidR="00311ED7" w:rsidRPr="00752722" w:rsidRDefault="00311ED7" w:rsidP="00C120D5">
      <w:pPr>
        <w:rPr>
          <w:rFonts w:ascii="黑体" w:eastAsia="黑体" w:hAnsi="华文仿宋"/>
          <w:sz w:val="32"/>
          <w:szCs w:val="32"/>
        </w:rPr>
      </w:pPr>
      <w:r w:rsidRPr="00752722">
        <w:rPr>
          <w:rFonts w:ascii="黑体" w:eastAsia="黑体" w:hAnsi="华文仿宋" w:hint="eastAsia"/>
          <w:sz w:val="32"/>
          <w:szCs w:val="32"/>
        </w:rPr>
        <w:t>附件</w:t>
      </w:r>
      <w:r w:rsidRPr="00752722">
        <w:rPr>
          <w:rFonts w:ascii="黑体" w:eastAsia="黑体" w:hAnsi="华文仿宋"/>
          <w:sz w:val="32"/>
          <w:szCs w:val="32"/>
        </w:rPr>
        <w:t>2</w:t>
      </w:r>
    </w:p>
    <w:p w:rsidR="00311ED7" w:rsidRPr="00752722" w:rsidRDefault="00311ED7" w:rsidP="00C120D5">
      <w:pPr>
        <w:jc w:val="center"/>
        <w:rPr>
          <w:rFonts w:ascii="方正小标宋简体" w:eastAsia="方正小标宋简体" w:hAnsi="华文仿宋" w:cs="宋体"/>
          <w:bCs/>
          <w:sz w:val="36"/>
          <w:szCs w:val="36"/>
        </w:rPr>
      </w:pPr>
      <w:r w:rsidRPr="00752722">
        <w:rPr>
          <w:rFonts w:ascii="方正小标宋简体" w:eastAsia="方正小标宋简体" w:hAnsi="华文仿宋" w:hint="eastAsia"/>
          <w:bCs/>
          <w:sz w:val="36"/>
          <w:szCs w:val="36"/>
        </w:rPr>
        <w:t>国内知名高校学生来甬社会实践岗位（项目）征集表</w:t>
      </w:r>
    </w:p>
    <w:tbl>
      <w:tblPr>
        <w:tblW w:w="9660" w:type="dxa"/>
        <w:tblInd w:w="93" w:type="dxa"/>
        <w:tblLook w:val="0000"/>
      </w:tblPr>
      <w:tblGrid>
        <w:gridCol w:w="2480"/>
        <w:gridCol w:w="2200"/>
        <w:gridCol w:w="1400"/>
        <w:gridCol w:w="900"/>
        <w:gridCol w:w="1315"/>
        <w:gridCol w:w="1365"/>
      </w:tblGrid>
      <w:tr w:rsidR="00311ED7" w:rsidRPr="00752722" w:rsidTr="004233F0">
        <w:trPr>
          <w:trHeight w:val="3518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752722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752722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单位简介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11ED7" w:rsidRPr="00E83581" w:rsidRDefault="00311ED7" w:rsidP="00311ED7">
            <w:pPr>
              <w:widowControl/>
              <w:snapToGrid w:val="0"/>
              <w:ind w:firstLineChars="200" w:firstLine="31680"/>
              <w:rPr>
                <w:rFonts w:hAnsi="Arial"/>
                <w:color w:val="010000"/>
                <w:kern w:val="0"/>
                <w:szCs w:val="21"/>
              </w:rPr>
            </w:pPr>
            <w:r w:rsidRPr="004D5E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浙江朗迪集团股份有限公司是一家集产品研发、制造、销售、服务于一体体实力雄厚的集团企业，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公司成立于</w:t>
            </w:r>
            <w:r w:rsidRPr="004D5EAF">
              <w:rPr>
                <w:rFonts w:ascii="仿宋_GB2312" w:eastAsia="仿宋_GB2312" w:hAnsi="宋体"/>
                <w:sz w:val="28"/>
                <w:szCs w:val="28"/>
              </w:rPr>
              <w:t>1998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年，是一家专业生产家用空调类风叶、暖通类风机、工业装备类风机、商用类风机的集团化企业。公司先后在广东东莞、中山、四川绵阳、湖北武汉、河南原阳等地建立了生产基地，公司生产的“朗迪”牌风叶、风机系列产品是大型空调器厂如大金、三星、格力、美的、三菱电机、</w:t>
            </w:r>
            <w:r w:rsidRPr="004D5EAF">
              <w:rPr>
                <w:rFonts w:ascii="仿宋_GB2312" w:eastAsia="仿宋_GB2312" w:hAnsi="宋体"/>
                <w:sz w:val="28"/>
                <w:szCs w:val="28"/>
              </w:rPr>
              <w:t>LG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、海尔、长虹等定点供应商，产品远销日本、韩国、泰国、英国、埃及、土耳其、印度等国家和地区，经过十多年的努力，朗迪已为全球最大的专业风叶制造龙头企业之一。公司本着严格质量管理，强化品牌战略，以优质的产品和优良的服务，荣获“浙江名牌产品”，“浙江省专利示范企业”、“浙江省知名商号”，被三菱电机、格力、美的、艾美特、长虹等授予“金牌供应商”、“优秀供应商”、“免检供应商”等荣誉称号。</w:t>
            </w:r>
            <w:r w:rsidRPr="004D5EAF">
              <w:rPr>
                <w:rFonts w:ascii="仿宋_GB2312" w:eastAsia="仿宋_GB2312" w:hAnsi="宋体" w:hint="eastAsia"/>
                <w:color w:val="010000"/>
                <w:kern w:val="0"/>
                <w:sz w:val="28"/>
                <w:szCs w:val="28"/>
              </w:rPr>
              <w:t>朗迪</w:t>
            </w:r>
            <w:r w:rsidRPr="004D5EAF">
              <w:rPr>
                <w:rFonts w:ascii="仿宋_GB2312" w:eastAsia="仿宋_GB2312" w:hAnsi="宋体" w:hint="eastAsia"/>
                <w:sz w:val="28"/>
                <w:szCs w:val="28"/>
              </w:rPr>
              <w:t>将恪守“诚信执业、以德治企”的经营理念，坚持“敬业创新，持续发展”的朗迪精神，“快速反应、一齐行动”的工作作风，以明确的战略定位聚焦于主业的发展，</w:t>
            </w:r>
            <w:r w:rsidRPr="004D5EAF">
              <w:rPr>
                <w:rFonts w:ascii="仿宋_GB2312" w:eastAsia="仿宋_GB2312" w:hAnsi="宋体" w:hint="eastAsia"/>
                <w:color w:val="010000"/>
                <w:kern w:val="0"/>
                <w:sz w:val="28"/>
                <w:szCs w:val="28"/>
              </w:rPr>
              <w:t>以更加积极奋进的斗志迈向新的征途，跨入新的里程碑。</w:t>
            </w:r>
          </w:p>
        </w:tc>
      </w:tr>
      <w:tr w:rsidR="00311ED7" w:rsidRPr="00752722" w:rsidTr="004233F0">
        <w:trPr>
          <w:trHeight w:val="8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岗位（项目）名称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C24DDC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工艺员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需求人数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实习起讫时间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1ED7" w:rsidRPr="00752722" w:rsidTr="004233F0">
        <w:trPr>
          <w:trHeight w:val="8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岗位（项目）职责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623498" w:rsidRDefault="00311ED7" w:rsidP="00AB2583">
            <w:pPr>
              <w:widowControl/>
              <w:jc w:val="lef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宋体" w:hint="eastAsia"/>
                <w:sz w:val="28"/>
                <w:szCs w:val="28"/>
              </w:rPr>
              <w:t>工艺文件的制定与改善，工装夹具的设计及制作</w:t>
            </w:r>
          </w:p>
        </w:tc>
      </w:tr>
      <w:tr w:rsidR="00311ED7" w:rsidRPr="00752722" w:rsidTr="004233F0">
        <w:trPr>
          <w:trHeight w:val="93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学历、专业要求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623498" w:rsidRDefault="00311ED7" w:rsidP="00C24DD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宋体" w:hint="eastAsia"/>
                <w:sz w:val="28"/>
                <w:szCs w:val="28"/>
              </w:rPr>
              <w:t>本科学历，机械制造及其自动化专业、电气工程专业</w:t>
            </w:r>
          </w:p>
        </w:tc>
      </w:tr>
      <w:tr w:rsidR="00311ED7" w:rsidRPr="00752722" w:rsidTr="00623498">
        <w:trPr>
          <w:trHeight w:val="689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实习福利待遇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1ED7" w:rsidRPr="00752722" w:rsidTr="00623498">
        <w:trPr>
          <w:trHeight w:val="613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对接指定高校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1ED7" w:rsidRPr="00752722" w:rsidTr="00623498">
        <w:trPr>
          <w:trHeight w:val="606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单位联系人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吴敏伦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>62199600</w:t>
            </w: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1ED7" w:rsidRPr="00752722" w:rsidTr="00623498">
        <w:trPr>
          <w:trHeight w:val="756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623498" w:rsidRDefault="00311ED7" w:rsidP="00F7418C">
            <w:pPr>
              <w:widowControl/>
              <w:jc w:val="lef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  <w:r w:rsidRPr="00623498"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  <w:t>Wml7112@163.com</w:t>
            </w:r>
          </w:p>
        </w:tc>
      </w:tr>
      <w:tr w:rsidR="00311ED7" w:rsidRPr="00752722" w:rsidTr="00623498">
        <w:trPr>
          <w:trHeight w:val="596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1ED7" w:rsidRPr="00623498" w:rsidRDefault="00311ED7" w:rsidP="004233F0">
            <w:pPr>
              <w:widowControl/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623498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311ED7" w:rsidRDefault="00311ED7"/>
    <w:p w:rsidR="00311ED7" w:rsidRDefault="00311ED7"/>
    <w:p w:rsidR="00311ED7" w:rsidRDefault="00311ED7"/>
    <w:sectPr w:rsidR="00311ED7" w:rsidSect="00894E0B">
      <w:pgSz w:w="11906" w:h="16838"/>
      <w:pgMar w:top="851" w:right="1247" w:bottom="567" w:left="124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5AF"/>
    <w:rsid w:val="0001159E"/>
    <w:rsid w:val="00084E79"/>
    <w:rsid w:val="00092AB9"/>
    <w:rsid w:val="000C20D3"/>
    <w:rsid w:val="0010238B"/>
    <w:rsid w:val="00133335"/>
    <w:rsid w:val="00170D54"/>
    <w:rsid w:val="001B17EF"/>
    <w:rsid w:val="001F19D1"/>
    <w:rsid w:val="00252EAE"/>
    <w:rsid w:val="002C6FE7"/>
    <w:rsid w:val="002D74BE"/>
    <w:rsid w:val="00311ED7"/>
    <w:rsid w:val="00374237"/>
    <w:rsid w:val="0039442C"/>
    <w:rsid w:val="004233F0"/>
    <w:rsid w:val="00440A62"/>
    <w:rsid w:val="004B65AF"/>
    <w:rsid w:val="004D5EAF"/>
    <w:rsid w:val="00552B3A"/>
    <w:rsid w:val="00561932"/>
    <w:rsid w:val="00571795"/>
    <w:rsid w:val="00623498"/>
    <w:rsid w:val="006462EB"/>
    <w:rsid w:val="00680934"/>
    <w:rsid w:val="006C61D7"/>
    <w:rsid w:val="006F0BA0"/>
    <w:rsid w:val="0072477F"/>
    <w:rsid w:val="00752722"/>
    <w:rsid w:val="00894E0B"/>
    <w:rsid w:val="008C4258"/>
    <w:rsid w:val="00964F0C"/>
    <w:rsid w:val="009F5F02"/>
    <w:rsid w:val="00AB2583"/>
    <w:rsid w:val="00B12D8B"/>
    <w:rsid w:val="00C120D5"/>
    <w:rsid w:val="00C24DDC"/>
    <w:rsid w:val="00C61877"/>
    <w:rsid w:val="00DE1AAC"/>
    <w:rsid w:val="00E83581"/>
    <w:rsid w:val="00ED74F6"/>
    <w:rsid w:val="00F176EF"/>
    <w:rsid w:val="00F7418C"/>
    <w:rsid w:val="00FB4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5A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211</Words>
  <Characters>1203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Legend User</cp:lastModifiedBy>
  <cp:revision>72</cp:revision>
  <dcterms:created xsi:type="dcterms:W3CDTF">2014-04-11T05:52:00Z</dcterms:created>
  <dcterms:modified xsi:type="dcterms:W3CDTF">2014-04-25T06:08:00Z</dcterms:modified>
</cp:coreProperties>
</file>